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A37BF2" w:rsidRDefault="00F22225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31034" w:history="1">
        <w:r w:rsidR="00A37BF2" w:rsidRPr="00047EBA">
          <w:rPr>
            <w:rStyle w:val="aa"/>
          </w:rPr>
          <w:t>HH3C-VMAP-MIB</w:t>
        </w:r>
        <w:r w:rsidR="00A37BF2">
          <w:rPr>
            <w:webHidden/>
          </w:rPr>
          <w:tab/>
        </w:r>
        <w:r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37BF2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37BF2" w:rsidRDefault="00F222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1035" w:history="1">
        <w:r w:rsidR="00A37BF2" w:rsidRPr="00047EBA">
          <w:rPr>
            <w:rStyle w:val="aa"/>
          </w:rPr>
          <w:t>hh3cVMAPNNITable</w:t>
        </w:r>
        <w:r w:rsidR="00A37BF2">
          <w:rPr>
            <w:webHidden/>
          </w:rPr>
          <w:tab/>
        </w:r>
        <w:r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37BF2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37BF2" w:rsidRDefault="00F222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1036" w:history="1">
        <w:r w:rsidR="00A37BF2" w:rsidRPr="00047EBA">
          <w:rPr>
            <w:rStyle w:val="aa"/>
          </w:rPr>
          <w:t>hh3cVMAP1to1Table</w:t>
        </w:r>
        <w:r w:rsidR="00A37BF2">
          <w:rPr>
            <w:webHidden/>
          </w:rPr>
          <w:tab/>
        </w:r>
        <w:r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37BF2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37BF2" w:rsidRDefault="00F222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1037" w:history="1">
        <w:r w:rsidR="00A37BF2" w:rsidRPr="00047EBA">
          <w:rPr>
            <w:rStyle w:val="aa"/>
          </w:rPr>
          <w:t>hh3cVMAPNto1RangeTable</w:t>
        </w:r>
        <w:r w:rsidR="00A37BF2">
          <w:rPr>
            <w:webHidden/>
          </w:rPr>
          <w:tab/>
        </w:r>
        <w:r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37BF2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37BF2" w:rsidRDefault="00F222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1038" w:history="1">
        <w:r w:rsidR="00A37BF2" w:rsidRPr="00047EBA">
          <w:rPr>
            <w:rStyle w:val="aa"/>
          </w:rPr>
          <w:t>hh3cVMAPNto1SingleTable</w:t>
        </w:r>
        <w:r w:rsidR="00A37BF2">
          <w:rPr>
            <w:webHidden/>
          </w:rPr>
          <w:tab/>
        </w:r>
        <w:r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37BF2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37BF2" w:rsidRDefault="00F222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1039" w:history="1">
        <w:r w:rsidR="00A37BF2" w:rsidRPr="00047EBA">
          <w:rPr>
            <w:rStyle w:val="aa"/>
          </w:rPr>
          <w:t>hh3cVMAP1to2RangeTable</w:t>
        </w:r>
        <w:r w:rsidR="00A37BF2">
          <w:rPr>
            <w:webHidden/>
          </w:rPr>
          <w:tab/>
        </w:r>
        <w:r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37BF2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37BF2" w:rsidRDefault="00F222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1040" w:history="1">
        <w:r w:rsidR="00A37BF2" w:rsidRPr="00047EBA">
          <w:rPr>
            <w:rStyle w:val="aa"/>
          </w:rPr>
          <w:t>hh3cVMAP1to2SingleTable</w:t>
        </w:r>
        <w:r w:rsidR="00A37BF2">
          <w:rPr>
            <w:webHidden/>
          </w:rPr>
          <w:tab/>
        </w:r>
        <w:r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37BF2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37BF2" w:rsidRDefault="00F222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1041" w:history="1">
        <w:r w:rsidR="00A37BF2" w:rsidRPr="00047EBA">
          <w:rPr>
            <w:rStyle w:val="aa"/>
          </w:rPr>
          <w:t>hh3cVMAP2to2Table</w:t>
        </w:r>
        <w:r w:rsidR="00A37BF2">
          <w:rPr>
            <w:webHidden/>
          </w:rPr>
          <w:tab/>
        </w:r>
        <w:r>
          <w:rPr>
            <w:webHidden/>
          </w:rPr>
          <w:fldChar w:fldCharType="begin"/>
        </w:r>
        <w:r w:rsidR="00A37BF2">
          <w:rPr>
            <w:webHidden/>
          </w:rPr>
          <w:instrText xml:space="preserve"> PAGEREF _Toc399431041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37BF2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F22225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021CB" w:rsidRPr="00A021CB" w:rsidRDefault="00A021CB" w:rsidP="00A021CB">
      <w:pPr>
        <w:pStyle w:val="1"/>
      </w:pPr>
      <w:bookmarkStart w:id="0" w:name="_Toc397421324"/>
      <w:bookmarkStart w:id="1" w:name="_Toc399431034"/>
      <w:r w:rsidRPr="00A021CB">
        <w:lastRenderedPageBreak/>
        <w:t>HH3C-VMAP-MIB</w:t>
      </w:r>
      <w:bookmarkEnd w:id="0"/>
      <w:bookmarkEnd w:id="1"/>
      <w:r w:rsidRPr="00A021CB">
        <w:rPr>
          <w:rFonts w:hint="eastAsia"/>
        </w:rPr>
        <w:t xml:space="preserve"> </w:t>
      </w:r>
    </w:p>
    <w:p w:rsidR="00A021CB" w:rsidRPr="00A021CB" w:rsidRDefault="00A021CB" w:rsidP="00A021CB">
      <w:r w:rsidRPr="00A021CB">
        <w:t xml:space="preserve">This </w:t>
      </w:r>
      <w:proofErr w:type="spellStart"/>
      <w:r w:rsidRPr="00A021CB">
        <w:t>mib</w:t>
      </w:r>
      <w:proofErr w:type="spellEnd"/>
      <w:r w:rsidRPr="00A021CB">
        <w:t xml:space="preserve"> is used only for switches wh</w:t>
      </w:r>
      <w:r w:rsidRPr="00A021CB">
        <w:rPr>
          <w:rFonts w:hint="eastAsia"/>
        </w:rPr>
        <w:t>ich</w:t>
      </w:r>
      <w:r w:rsidRPr="00A021CB">
        <w:t xml:space="preserve"> support </w:t>
      </w:r>
      <w:r w:rsidRPr="00A021CB">
        <w:rPr>
          <w:rFonts w:hint="eastAsia"/>
        </w:rPr>
        <w:t xml:space="preserve">VLAN Mapping </w:t>
      </w:r>
      <w:r w:rsidRPr="00A021CB">
        <w:t>feature</w:t>
      </w:r>
      <w:r w:rsidRPr="00A021CB">
        <w:rPr>
          <w:rFonts w:hint="eastAsia"/>
        </w:rPr>
        <w:t>.</w:t>
      </w:r>
    </w:p>
    <w:p w:rsidR="00A37BF2" w:rsidRPr="00217EE8" w:rsidRDefault="00A37BF2" w:rsidP="00A37BF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60461907"/>
      <w:bookmarkStart w:id="3" w:name="_Toc397420775"/>
      <w:bookmarkStart w:id="4" w:name="_Toc399431035"/>
      <w:r w:rsidRPr="00217EE8">
        <w:t>hh3c</w:t>
      </w:r>
      <w:r>
        <w:rPr>
          <w:rFonts w:hint="eastAsia"/>
        </w:rPr>
        <w:t>VMAPNNITable</w:t>
      </w:r>
      <w:bookmarkEnd w:id="2"/>
      <w:bookmarkEnd w:id="3"/>
      <w:bookmarkEnd w:id="4"/>
    </w:p>
    <w:p w:rsidR="00A37BF2" w:rsidRPr="00DE35B6" w:rsidRDefault="00A37BF2" w:rsidP="00A37BF2">
      <w:r>
        <w:t xml:space="preserve">OID of this </w:t>
      </w:r>
      <w:r>
        <w:rPr>
          <w:rFonts w:hint="eastAsia"/>
        </w:rPr>
        <w:t>Object</w:t>
      </w:r>
      <w:r>
        <w:t xml:space="preserve">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544"/>
        <w:gridCol w:w="1418"/>
        <w:gridCol w:w="1134"/>
        <w:gridCol w:w="2224"/>
      </w:tblGrid>
      <w:tr w:rsidR="00A37BF2" w:rsidRPr="00522330" w:rsidTr="004D63C0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AF1BF0">
              <w:t xml:space="preserve">hh3cVMAPNNIState </w:t>
            </w: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1</w:t>
            </w:r>
            <w:r w:rsidRPr="00DC1FF6">
              <w:t>.</w:t>
            </w:r>
            <w:r>
              <w:rPr>
                <w:rFonts w:hint="eastAsia"/>
              </w:rPr>
              <w:t>1.1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t>read-</w:t>
            </w:r>
            <w:r>
              <w:rPr>
                <w:rFonts w:hint="eastAsia"/>
              </w:rPr>
              <w:t>write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62227A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A37BF2" w:rsidRPr="00821F8A" w:rsidRDefault="00A37BF2" w:rsidP="00A37BF2"/>
    <w:p w:rsidR="00A37BF2" w:rsidRPr="00217EE8" w:rsidRDefault="00A37BF2" w:rsidP="00A37BF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60461908"/>
      <w:bookmarkStart w:id="6" w:name="_Toc397420776"/>
      <w:bookmarkStart w:id="7" w:name="_Toc399431036"/>
      <w:r w:rsidRPr="00217EE8">
        <w:t>hh3c</w:t>
      </w:r>
      <w:r>
        <w:rPr>
          <w:rFonts w:hint="eastAsia"/>
        </w:rPr>
        <w:t>VMAP1to1</w:t>
      </w:r>
      <w:r w:rsidRPr="00217EE8">
        <w:t>Table</w:t>
      </w:r>
      <w:bookmarkEnd w:id="5"/>
      <w:bookmarkEnd w:id="6"/>
      <w:bookmarkEnd w:id="7"/>
    </w:p>
    <w:p w:rsidR="00A37BF2" w:rsidRPr="003F3CC7" w:rsidRDefault="00A37BF2" w:rsidP="00A37BF2">
      <w:pPr>
        <w:spacing w:before="156" w:after="156"/>
        <w:ind w:left="420"/>
        <w:rPr>
          <w:rFonts w:ascii="Helvetica" w:hAnsi="Helvetica" w:cs="Helvetica"/>
        </w:rPr>
      </w:pPr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544"/>
        <w:gridCol w:w="1418"/>
        <w:gridCol w:w="1134"/>
        <w:gridCol w:w="2224"/>
      </w:tblGrid>
      <w:tr w:rsidR="00A37BF2" w:rsidRPr="00522330" w:rsidTr="004D63C0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VMAP1to1Vlan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>
              <w:t>.</w:t>
            </w:r>
            <w:r>
              <w:rPr>
                <w:rFonts w:hint="eastAsia"/>
              </w:rPr>
              <w:t>2</w:t>
            </w:r>
            <w:r w:rsidRPr="00DC1FF6">
              <w:t>.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1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E31F0B" w:rsidRDefault="00A37BF2" w:rsidP="004D63C0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VMAP1to1Translated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2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62227A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B06C4D">
              <w:t>hh3cVMAP1to1RowStatus</w:t>
            </w:r>
          </w:p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2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proofErr w:type="spellStart"/>
            <w:r w:rsidRPr="00EB2AD7">
              <w:rPr>
                <w:rFonts w:hint="eastAsia"/>
              </w:rPr>
              <w:t>createAndGo</w:t>
            </w:r>
            <w:proofErr w:type="spellEnd"/>
            <w:r w:rsidRPr="00EB2AD7">
              <w:rPr>
                <w:rFonts w:hint="eastAsia"/>
              </w:rPr>
              <w:t>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  <w:r>
              <w:rPr>
                <w:rFonts w:hint="eastAsia"/>
              </w:rPr>
              <w:t>.</w:t>
            </w:r>
          </w:p>
        </w:tc>
      </w:tr>
    </w:tbl>
    <w:p w:rsidR="00A37BF2" w:rsidRDefault="00A37BF2" w:rsidP="00A37BF2"/>
    <w:p w:rsidR="00A37BF2" w:rsidRPr="00217EE8" w:rsidRDefault="00A37BF2" w:rsidP="00A37BF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60461909"/>
      <w:bookmarkStart w:id="9" w:name="_Toc397420777"/>
      <w:bookmarkStart w:id="10" w:name="_Toc399431037"/>
      <w:r w:rsidRPr="00217EE8">
        <w:t>hh3c</w:t>
      </w:r>
      <w:r>
        <w:rPr>
          <w:rFonts w:hint="eastAsia"/>
        </w:rPr>
        <w:t>VMAPNto1Range</w:t>
      </w:r>
      <w:r w:rsidRPr="00217EE8">
        <w:t>Table</w:t>
      </w:r>
      <w:bookmarkEnd w:id="8"/>
      <w:bookmarkEnd w:id="9"/>
      <w:bookmarkEnd w:id="10"/>
    </w:p>
    <w:p w:rsidR="00A37BF2" w:rsidRPr="00DE35B6" w:rsidRDefault="00A37BF2" w:rsidP="00A37BF2"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544"/>
        <w:gridCol w:w="1418"/>
        <w:gridCol w:w="1134"/>
        <w:gridCol w:w="2224"/>
      </w:tblGrid>
      <w:tr w:rsidR="00A37BF2" w:rsidRPr="00522330" w:rsidTr="004D63C0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VMAPNto1Start</w:t>
            </w:r>
            <w:r w:rsidRPr="00DC1FF6">
              <w:t>V</w:t>
            </w:r>
            <w:r>
              <w:rPr>
                <w:rFonts w:hint="eastAsia"/>
              </w:rPr>
              <w:t>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3</w:t>
            </w:r>
            <w:r>
              <w:t>.1.</w:t>
            </w:r>
            <w:r>
              <w:rPr>
                <w:rFonts w:hint="eastAsia"/>
              </w:rPr>
              <w:t>1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t>hh3cVMAP</w:t>
            </w:r>
            <w:r>
              <w:rPr>
                <w:rFonts w:hint="eastAsia"/>
              </w:rPr>
              <w:t>Nto1End</w:t>
            </w:r>
            <w:r w:rsidRPr="004E5111">
              <w:t xml:space="preserve">Vlan </w:t>
            </w: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3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4E5111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</w:t>
            </w:r>
            <w:r w:rsidRPr="00E31F0B">
              <w:t>-</w:t>
            </w:r>
            <w:r w:rsidRPr="00DC1FF6">
              <w:t>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62227A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VMAPNto1RangeTranslated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3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4E5111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</w:t>
            </w:r>
            <w:r w:rsidRPr="00E31F0B">
              <w:t>-</w:t>
            </w:r>
            <w:r w:rsidRPr="00DC1FF6">
              <w:t>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62227A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VMAPNto1Range</w:t>
            </w:r>
            <w:r w:rsidRPr="00B06C4D">
              <w:t>RowStatus</w:t>
            </w:r>
          </w:p>
          <w:p w:rsidR="00A37BF2" w:rsidRDefault="00A37BF2" w:rsidP="004D63C0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3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4E5111" w:rsidRDefault="00A37BF2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proofErr w:type="spellStart"/>
            <w:r w:rsidRPr="00EB2AD7">
              <w:rPr>
                <w:rFonts w:hint="eastAsia"/>
              </w:rPr>
              <w:t>createAndGo</w:t>
            </w:r>
            <w:proofErr w:type="spellEnd"/>
            <w:r w:rsidRPr="00EB2AD7">
              <w:rPr>
                <w:rFonts w:hint="eastAsia"/>
              </w:rPr>
              <w:t>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</w:tbl>
    <w:p w:rsidR="00A37BF2" w:rsidRDefault="00A37BF2" w:rsidP="00A37BF2"/>
    <w:p w:rsidR="00A37BF2" w:rsidRPr="00217EE8" w:rsidRDefault="00A37BF2" w:rsidP="00A37BF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60461910"/>
      <w:bookmarkStart w:id="12" w:name="_Toc397420778"/>
      <w:bookmarkStart w:id="13" w:name="_Toc399431038"/>
      <w:r w:rsidRPr="00217EE8">
        <w:t>hh3c</w:t>
      </w:r>
      <w:r>
        <w:rPr>
          <w:rFonts w:hint="eastAsia"/>
        </w:rPr>
        <w:t>VMAPNto1Single</w:t>
      </w:r>
      <w:r w:rsidRPr="00217EE8">
        <w:t>Table</w:t>
      </w:r>
      <w:bookmarkEnd w:id="11"/>
      <w:bookmarkEnd w:id="12"/>
      <w:bookmarkEnd w:id="13"/>
    </w:p>
    <w:p w:rsidR="00A37BF2" w:rsidRPr="00DE35B6" w:rsidRDefault="00A37BF2" w:rsidP="00A37BF2"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544"/>
        <w:gridCol w:w="1418"/>
        <w:gridCol w:w="1134"/>
        <w:gridCol w:w="2224"/>
      </w:tblGrid>
      <w:tr w:rsidR="00A37BF2" w:rsidRPr="00522330" w:rsidTr="004D63C0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lastRenderedPageBreak/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VMAPNto1</w:t>
            </w:r>
            <w:r w:rsidRPr="00DC1FF6">
              <w:t>V</w:t>
            </w:r>
            <w:r>
              <w:rPr>
                <w:rFonts w:hint="eastAsia"/>
              </w:rPr>
              <w:t>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4</w:t>
            </w:r>
            <w:r>
              <w:t>.1.</w:t>
            </w:r>
            <w:r>
              <w:rPr>
                <w:rFonts w:hint="eastAsia"/>
              </w:rPr>
              <w:t>1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4E5111" w:rsidRDefault="00A37BF2" w:rsidP="004D63C0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</w:t>
            </w:r>
            <w:r>
              <w:t>Nto1</w:t>
            </w:r>
            <w:r>
              <w:rPr>
                <w:rFonts w:hint="eastAsia"/>
              </w:rPr>
              <w:t>Single</w:t>
            </w:r>
            <w:r w:rsidRPr="00B663D9">
              <w:t>Translated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4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62227A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VMAPNto1Single</w:t>
            </w:r>
            <w:r w:rsidRPr="00B06C4D">
              <w:t>RowStatus</w:t>
            </w:r>
          </w:p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4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proofErr w:type="spellStart"/>
            <w:r w:rsidRPr="00EB2AD7">
              <w:rPr>
                <w:rFonts w:hint="eastAsia"/>
              </w:rPr>
              <w:t>createAndGo</w:t>
            </w:r>
            <w:proofErr w:type="spellEnd"/>
            <w:r w:rsidRPr="00EB2AD7">
              <w:rPr>
                <w:rFonts w:hint="eastAsia"/>
              </w:rPr>
              <w:t>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</w:tbl>
    <w:p w:rsidR="00A37BF2" w:rsidRDefault="00A37BF2" w:rsidP="00A37BF2"/>
    <w:p w:rsidR="00A37BF2" w:rsidRPr="00217EE8" w:rsidRDefault="00A37BF2" w:rsidP="00A37BF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4" w:name="_Toc360461911"/>
      <w:bookmarkStart w:id="15" w:name="_Toc397420779"/>
      <w:bookmarkStart w:id="16" w:name="_Toc399431039"/>
      <w:r w:rsidRPr="00217EE8">
        <w:t>hh3c</w:t>
      </w:r>
      <w:r>
        <w:rPr>
          <w:rFonts w:hint="eastAsia"/>
        </w:rPr>
        <w:t>VMAP1to2Range</w:t>
      </w:r>
      <w:r w:rsidRPr="00217EE8">
        <w:t>Table</w:t>
      </w:r>
      <w:bookmarkEnd w:id="14"/>
      <w:bookmarkEnd w:id="15"/>
      <w:bookmarkEnd w:id="16"/>
    </w:p>
    <w:p w:rsidR="00A37BF2" w:rsidRDefault="00A37BF2" w:rsidP="00A37BF2"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544"/>
        <w:gridCol w:w="1418"/>
        <w:gridCol w:w="1134"/>
        <w:gridCol w:w="2224"/>
      </w:tblGrid>
      <w:tr w:rsidR="00A37BF2" w:rsidRPr="00522330" w:rsidTr="004D63C0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VMAP1to2Start</w:t>
            </w:r>
            <w:r w:rsidRPr="00DC1FF6">
              <w:t>V</w:t>
            </w:r>
            <w:r>
              <w:rPr>
                <w:rFonts w:hint="eastAsia"/>
              </w:rPr>
              <w:t>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5</w:t>
            </w:r>
            <w:r w:rsidRPr="00DC1FF6">
              <w:t>.1</w:t>
            </w:r>
            <w:r>
              <w:rPr>
                <w:rFonts w:hint="eastAsia"/>
              </w:rPr>
              <w:t>.1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62227A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VMAP1to2End</w:t>
            </w:r>
            <w:r w:rsidRPr="00DC1FF6">
              <w:t>V</w:t>
            </w:r>
            <w:r>
              <w:rPr>
                <w:rFonts w:hint="eastAsia"/>
              </w:rPr>
              <w:t>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5.1</w:t>
            </w:r>
            <w:r>
              <w:t>.</w:t>
            </w:r>
            <w:r>
              <w:rPr>
                <w:rFonts w:hint="eastAsia"/>
              </w:rPr>
              <w:t>2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</w:t>
            </w:r>
            <w:r w:rsidRPr="00E31F0B">
              <w:t>-</w:t>
            </w:r>
            <w:r w:rsidRPr="00DC1FF6">
              <w:t>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13025C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62227A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VMAP1to2RangeNested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5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</w:t>
            </w:r>
            <w:r w:rsidRPr="00E31F0B">
              <w:t>-</w:t>
            </w:r>
            <w:r w:rsidRPr="00C95704">
              <w:t>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Default="0062227A" w:rsidP="0013025C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</w:t>
            </w:r>
            <w:r w:rsidRPr="0033313A">
              <w:t>1to2Range</w:t>
            </w:r>
            <w:r w:rsidRPr="00B06C4D">
              <w:t>RowStatus</w:t>
            </w:r>
          </w:p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5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proofErr w:type="spellStart"/>
            <w:r w:rsidRPr="00EB2AD7">
              <w:rPr>
                <w:rFonts w:hint="eastAsia"/>
              </w:rPr>
              <w:t>createAndGo</w:t>
            </w:r>
            <w:proofErr w:type="spellEnd"/>
            <w:r w:rsidRPr="00EB2AD7">
              <w:rPr>
                <w:rFonts w:hint="eastAsia"/>
              </w:rPr>
              <w:t>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</w:tbl>
    <w:p w:rsidR="00A37BF2" w:rsidRDefault="00A37BF2" w:rsidP="00A37BF2"/>
    <w:p w:rsidR="00A37BF2" w:rsidRPr="00217EE8" w:rsidRDefault="00A37BF2" w:rsidP="00A37BF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7" w:name="_Toc360461912"/>
      <w:bookmarkStart w:id="18" w:name="_Toc397420780"/>
      <w:bookmarkStart w:id="19" w:name="_Toc399431040"/>
      <w:r w:rsidRPr="00217EE8">
        <w:t>hh3c</w:t>
      </w:r>
      <w:r>
        <w:rPr>
          <w:rFonts w:hint="eastAsia"/>
        </w:rPr>
        <w:t>VMAP1to2Single</w:t>
      </w:r>
      <w:r w:rsidRPr="00217EE8">
        <w:t>Table</w:t>
      </w:r>
      <w:bookmarkEnd w:id="17"/>
      <w:bookmarkEnd w:id="18"/>
      <w:bookmarkEnd w:id="19"/>
    </w:p>
    <w:p w:rsidR="00A37BF2" w:rsidRPr="00A272A3" w:rsidRDefault="00A37BF2" w:rsidP="00A37BF2">
      <w:pPr>
        <w:spacing w:before="156" w:after="156"/>
        <w:rPr>
          <w:rFonts w:ascii="Helvetica" w:hAnsi="Helvetica" w:cs="Helvetica"/>
        </w:rPr>
      </w:pPr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544"/>
        <w:gridCol w:w="1418"/>
        <w:gridCol w:w="1134"/>
        <w:gridCol w:w="2224"/>
      </w:tblGrid>
      <w:tr w:rsidR="00A37BF2" w:rsidRPr="00522330" w:rsidTr="004D63C0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227A" w:rsidRPr="009540D9" w:rsidTr="004D63C0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</w:t>
            </w:r>
            <w:r w:rsidRPr="00DC1FF6">
              <w:t>V</w:t>
            </w:r>
            <w:r>
              <w:rPr>
                <w:rFonts w:hint="eastAsia"/>
              </w:rPr>
              <w:t>lan</w:t>
            </w:r>
            <w:r w:rsidRPr="00DC1FF6">
              <w:t xml:space="preserve">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6</w:t>
            </w:r>
            <w:r w:rsidRPr="00DC1FF6">
              <w:t>.1</w:t>
            </w:r>
            <w:r>
              <w:rPr>
                <w:rFonts w:hint="eastAsia"/>
              </w:rPr>
              <w:t>.1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13025C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62227A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VMAP1to2SingleNested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6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Default="0062227A" w:rsidP="0013025C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VMAP1to2Single</w:t>
            </w:r>
            <w:r w:rsidRPr="00B06C4D">
              <w:t>RowStatus</w:t>
            </w:r>
          </w:p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6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proofErr w:type="spellStart"/>
            <w:r w:rsidRPr="00EB2AD7">
              <w:rPr>
                <w:rFonts w:hint="eastAsia"/>
              </w:rPr>
              <w:t>createAndGo</w:t>
            </w:r>
            <w:proofErr w:type="spellEnd"/>
            <w:r w:rsidRPr="00EB2AD7">
              <w:rPr>
                <w:rFonts w:hint="eastAsia"/>
              </w:rPr>
              <w:t>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</w:tbl>
    <w:p w:rsidR="00A37BF2" w:rsidRDefault="00A37BF2" w:rsidP="00A37BF2"/>
    <w:p w:rsidR="00A37BF2" w:rsidRPr="00217EE8" w:rsidRDefault="00A37BF2" w:rsidP="00A37BF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0" w:name="_Toc360461913"/>
      <w:bookmarkStart w:id="21" w:name="_Toc397420781"/>
      <w:bookmarkStart w:id="22" w:name="_Toc399431041"/>
      <w:r w:rsidRPr="00217EE8">
        <w:t>hh3c</w:t>
      </w:r>
      <w:r>
        <w:rPr>
          <w:rFonts w:hint="eastAsia"/>
        </w:rPr>
        <w:t>VMAP2to2</w:t>
      </w:r>
      <w:r w:rsidRPr="00217EE8">
        <w:t>Table</w:t>
      </w:r>
      <w:bookmarkEnd w:id="20"/>
      <w:bookmarkEnd w:id="21"/>
      <w:bookmarkEnd w:id="22"/>
    </w:p>
    <w:p w:rsidR="00A37BF2" w:rsidRPr="00A272A3" w:rsidRDefault="00A37BF2" w:rsidP="00A37BF2">
      <w:pPr>
        <w:spacing w:before="156" w:after="156"/>
        <w:rPr>
          <w:rFonts w:ascii="Helvetica" w:hAnsi="Helvetica" w:cs="Helvetica"/>
        </w:rPr>
      </w:pPr>
      <w:r>
        <w:t>OID of this table is: 1.3.6.1.4.1.25506.2.</w:t>
      </w:r>
      <w:r>
        <w:rPr>
          <w:rFonts w:hint="eastAsia"/>
        </w:rPr>
        <w:t>138</w:t>
      </w:r>
      <w:r>
        <w:t>.</w:t>
      </w:r>
      <w:r>
        <w:rPr>
          <w:rFonts w:hint="eastAsia"/>
        </w:rPr>
        <w:t>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544"/>
        <w:gridCol w:w="1418"/>
        <w:gridCol w:w="1134"/>
        <w:gridCol w:w="2224"/>
      </w:tblGrid>
      <w:tr w:rsidR="00A37BF2" w:rsidRPr="00522330" w:rsidTr="004D63C0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37BF2" w:rsidRPr="00522330" w:rsidRDefault="00A37BF2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VMAP2to2Out</w:t>
            </w:r>
            <w:r w:rsidRPr="00CF4462">
              <w:t>er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7</w:t>
            </w:r>
            <w:r w:rsidRPr="00DC1FF6">
              <w:t xml:space="preserve">.1.1) 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lastRenderedPageBreak/>
              <w:t>hh3c</w:t>
            </w:r>
            <w:r>
              <w:rPr>
                <w:rFonts w:hint="eastAsia"/>
              </w:rPr>
              <w:t>VMAP2to2</w:t>
            </w:r>
            <w:r w:rsidRPr="00CF4462">
              <w:rPr>
                <w:rFonts w:hint="eastAsia"/>
              </w:rPr>
              <w:t>I</w:t>
            </w:r>
            <w:r w:rsidRPr="00CF4462">
              <w:t>nner</w:t>
            </w:r>
            <w:r w:rsidRPr="00DC1FF6">
              <w:t>Vlan 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62227A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VMAP2to2TranslatedOut</w:t>
            </w:r>
            <w:r w:rsidRPr="00CF4462">
              <w:t>er</w:t>
            </w:r>
            <w:r w:rsidRPr="00DC1FF6">
              <w:t>Vlan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3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13025C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62227A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VMAP2to2Translated</w:t>
            </w:r>
            <w:r w:rsidRPr="00CF4462">
              <w:rPr>
                <w:rFonts w:hint="eastAsia"/>
              </w:rPr>
              <w:t>I</w:t>
            </w:r>
            <w:r w:rsidRPr="00CF4462">
              <w:t>nner</w:t>
            </w:r>
            <w:r w:rsidRPr="00DC1FF6">
              <w:t>Vlan  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Pr="00DC1FF6" w:rsidRDefault="0062227A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227A" w:rsidRDefault="0062227A" w:rsidP="0013025C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A37BF2" w:rsidRPr="009540D9" w:rsidTr="004D63C0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Default="00A37BF2" w:rsidP="004D63C0">
            <w:pPr>
              <w:pStyle w:val="TableText"/>
              <w:kinsoku w:val="0"/>
              <w:textAlignment w:val="top"/>
            </w:pPr>
            <w:r w:rsidRPr="00DC1FF6">
              <w:t>hh3c</w:t>
            </w:r>
            <w:r>
              <w:rPr>
                <w:rFonts w:hint="eastAsia"/>
              </w:rPr>
              <w:t>VMAP2to2</w:t>
            </w:r>
            <w:r w:rsidRPr="00B06C4D">
              <w:t>RowStatus</w:t>
            </w:r>
          </w:p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(1.3.6.1.4.1.25506.2.</w:t>
            </w:r>
            <w:r>
              <w:rPr>
                <w:rFonts w:hint="eastAsia"/>
              </w:rPr>
              <w:t>138</w:t>
            </w:r>
            <w:r w:rsidRPr="00DC1FF6">
              <w:t>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5</w:t>
            </w:r>
            <w:r w:rsidRPr="00DC1FF6"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37BF2" w:rsidRPr="00DC1FF6" w:rsidRDefault="00A37BF2" w:rsidP="004D63C0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proofErr w:type="spellStart"/>
            <w:r w:rsidRPr="00EB2AD7">
              <w:rPr>
                <w:rFonts w:hint="eastAsia"/>
              </w:rPr>
              <w:t>createAndGo</w:t>
            </w:r>
            <w:proofErr w:type="spellEnd"/>
            <w:r w:rsidRPr="00EB2AD7">
              <w:rPr>
                <w:rFonts w:hint="eastAsia"/>
              </w:rPr>
              <w:t>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</w:tbl>
    <w:p w:rsidR="00A37BF2" w:rsidRDefault="00A37BF2" w:rsidP="00A37BF2"/>
    <w:sectPr w:rsidR="00A37BF2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EFE" w:rsidRDefault="00746EFE">
      <w:r>
        <w:separator/>
      </w:r>
    </w:p>
  </w:endnote>
  <w:endnote w:type="continuationSeparator" w:id="0">
    <w:p w:rsidR="00746EFE" w:rsidRDefault="00746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22225">
      <w:fldChar w:fldCharType="begin"/>
    </w:r>
    <w:r>
      <w:instrText>PAGE</w:instrText>
    </w:r>
    <w:r w:rsidR="00F22225">
      <w:fldChar w:fldCharType="separate"/>
    </w:r>
    <w:r w:rsidR="0062227A">
      <w:rPr>
        <w:noProof/>
      </w:rPr>
      <w:t>1</w:t>
    </w:r>
    <w:r w:rsidR="00F22225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62227A">
        <w:rPr>
          <w:noProof/>
        </w:rPr>
        <w:t>4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EFE" w:rsidRDefault="00746EFE">
      <w:r>
        <w:separator/>
      </w:r>
    </w:p>
  </w:footnote>
  <w:footnote w:type="continuationSeparator" w:id="0">
    <w:p w:rsidR="00746EFE" w:rsidRDefault="00746E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021CB" w:rsidRPr="00A021CB">
      <w:t xml:space="preserve"> HH3C-VMAP-MIB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46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0ED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27A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6EFE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44C7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21CB"/>
    <w:rsid w:val="00A033EA"/>
    <w:rsid w:val="00A06AF0"/>
    <w:rsid w:val="00A26058"/>
    <w:rsid w:val="00A3486E"/>
    <w:rsid w:val="00A37BF2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0682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22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858B1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9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37BF2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37BF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37BF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A021C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A021CB"/>
    <w:rPr>
      <w:rFonts w:ascii="Arial" w:eastAsia="黑体" w:hAnsi="Arial" w:cs="Arial"/>
      <w:b/>
      <w:bCs/>
      <w:sz w:val="32"/>
      <w:szCs w:val="36"/>
      <w:lang w:val="en-US" w:eastAsia="zh-CN" w:bidi="ar-SA"/>
    </w:rPr>
  </w:style>
  <w:style w:type="character" w:customStyle="1" w:styleId="7Char">
    <w:name w:val="标题 7 Char"/>
    <w:basedOn w:val="a0"/>
    <w:link w:val="7"/>
    <w:rsid w:val="00A37BF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37BF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37BF2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A37BF2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15191-ABBA-4ECD-8FF2-6EB93DC3B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94</TotalTime>
  <Pages>4</Pages>
  <Words>566</Words>
  <Characters>3228</Characters>
  <Application>Microsoft Office Word</Application>
  <DocSecurity>0</DocSecurity>
  <Lines>26</Lines>
  <Paragraphs>7</Paragraphs>
  <ScaleCrop>false</ScaleCrop>
  <Company/>
  <LinksUpToDate>false</LinksUpToDate>
  <CharactersWithSpaces>3787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22</cp:revision>
  <cp:lastPrinted>2010-05-04T10:01:00Z</cp:lastPrinted>
  <dcterms:created xsi:type="dcterms:W3CDTF">2014-07-11T01:33:00Z</dcterms:created>
  <dcterms:modified xsi:type="dcterms:W3CDTF">2014-09-26T01:02:00Z</dcterms:modified>
</cp:coreProperties>
</file>